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E228D0" w:rsidTr="00E228D0" w14:paraId="7F7DB2B8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8D0" w:rsidRDefault="00E228D0" w14:paraId="7A87FD0F" w14:textId="3DEAED55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28D0" w:rsidRDefault="00E228D0" w14:paraId="4E0422A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E228D0" w:rsidRDefault="00E228D0" w14:paraId="0FB26AC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E228D0" w:rsidRDefault="00E228D0" w14:paraId="4AB68B9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E228D0" w:rsidRDefault="00E228D0" w14:paraId="5816D88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E228D0" w:rsidP="00E228D0" w:rsidRDefault="00E228D0" w14:paraId="143E2A78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E228D0" w:rsidP="00E228D0" w:rsidRDefault="00E228D0" w14:paraId="2FEFE72E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E228D0" w:rsidP="00E228D0" w:rsidRDefault="00E228D0" w14:paraId="2184A24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St-2517/2019</w:t>
      </w:r>
    </w:p>
    <w:p w:rsidR="00E228D0" w:rsidP="00E228D0" w:rsidRDefault="00E228D0" w14:paraId="78528470" w14:textId="77777777">
      <w:pPr>
        <w:tabs>
          <w:tab w:val="left" w:pos="709"/>
        </w:tabs>
      </w:pPr>
      <w:r>
        <w:t xml:space="preserve"> </w:t>
      </w:r>
    </w:p>
    <w:p w:rsidR="00E228D0" w:rsidP="00E228D0" w:rsidRDefault="00E228D0" w14:paraId="10AFA63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E228D0" w:rsidP="00E228D0" w:rsidRDefault="00E228D0" w14:paraId="3D874FB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E228D0" w:rsidP="00E228D0" w:rsidRDefault="00E228D0" w14:paraId="0B08DB06" w14:textId="77777777">
      <w:pPr>
        <w:tabs>
          <w:tab w:val="left" w:pos="709"/>
        </w:tabs>
      </w:pPr>
    </w:p>
    <w:p w:rsidR="00E228D0" w:rsidP="00E228D0" w:rsidRDefault="00E228D0" w14:paraId="6DC71E9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E228D0" w:rsidP="00E228D0" w:rsidRDefault="00E228D0" w14:paraId="0AEE5809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E228D0" w:rsidP="00E228D0" w:rsidRDefault="00E228D0" w14:paraId="74B4136E" w14:textId="77777777">
      <w:pPr>
        <w:tabs>
          <w:tab w:val="left" w:pos="709"/>
        </w:tabs>
      </w:pPr>
    </w:p>
    <w:p w:rsidR="00E228D0" w:rsidP="00E228D0" w:rsidRDefault="00E228D0" w14:paraId="3B5A4BB6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E228D0" w:rsidP="00E228D0" w:rsidRDefault="00E228D0" w14:paraId="12175C6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E228D0" w:rsidP="00E228D0" w:rsidRDefault="00E228D0" w14:paraId="2540F31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E228D0" w:rsidP="00E228D0" w:rsidRDefault="00E228D0" w14:paraId="47B9EBF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E228D0" w:rsidP="00E228D0" w:rsidRDefault="00E228D0" w14:paraId="429DD77E" w14:textId="77777777">
      <w:pPr>
        <w:tabs>
          <w:tab w:val="left" w:pos="709"/>
        </w:tabs>
      </w:pPr>
    </w:p>
    <w:p w:rsidR="00E228D0" w:rsidP="00E228D0" w:rsidRDefault="00E228D0" w14:paraId="3C60CD2C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E228D0" w:rsidP="00E228D0" w:rsidRDefault="00E228D0" w14:paraId="68ABE700" w14:textId="77777777">
      <w:pPr>
        <w:tabs>
          <w:tab w:val="left" w:pos="709"/>
        </w:tabs>
        <w:jc w:val="both"/>
      </w:pPr>
    </w:p>
    <w:p w:rsidR="00E228D0" w:rsidP="00E228D0" w:rsidRDefault="00E228D0" w14:paraId="25C9D8EC" w14:textId="77777777">
      <w:pPr>
        <w:tabs>
          <w:tab w:val="left" w:pos="709"/>
        </w:tabs>
      </w:pPr>
      <w:r>
        <w:t xml:space="preserve"> </w:t>
      </w:r>
      <w:r>
        <w:tab/>
        <w:t>17. St-2517/2019</w:t>
      </w:r>
    </w:p>
    <w:p w:rsidR="00E228D0" w:rsidP="00E228D0" w:rsidRDefault="00E228D0" w14:paraId="4B939B1E" w14:textId="77777777">
      <w:pPr>
        <w:tabs>
          <w:tab w:val="left" w:pos="709"/>
        </w:tabs>
      </w:pPr>
    </w:p>
    <w:p w:rsidR="00E228D0" w:rsidP="00E228D0" w:rsidRDefault="00E228D0" w14:paraId="78B2AF61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E228D0" w:rsidP="00E228D0" w:rsidRDefault="00E228D0" w14:paraId="79FF0223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E228D0" w:rsidP="00E228D0" w:rsidRDefault="00E228D0" w14:paraId="4701FA1E" w14:textId="77777777">
      <w:pPr>
        <w:tabs>
          <w:tab w:val="left" w:pos="709"/>
        </w:tabs>
        <w:jc w:val="both"/>
      </w:pPr>
      <w:r>
        <w:tab/>
        <w:t>OIB: 85821130368</w:t>
      </w:r>
    </w:p>
    <w:p w:rsidR="00E228D0" w:rsidP="00E228D0" w:rsidRDefault="00E228D0" w14:paraId="31E51F0D" w14:textId="77777777">
      <w:pPr>
        <w:tabs>
          <w:tab w:val="left" w:pos="709"/>
        </w:tabs>
        <w:jc w:val="both"/>
      </w:pPr>
    </w:p>
    <w:p w:rsidR="00E228D0" w:rsidP="00E228D0" w:rsidRDefault="00E228D0" w14:paraId="3DE4FA82" w14:textId="77777777">
      <w:pPr>
        <w:tabs>
          <w:tab w:val="left" w:pos="709"/>
        </w:tabs>
        <w:jc w:val="both"/>
      </w:pPr>
      <w:r>
        <w:t xml:space="preserve">protiv </w:t>
      </w:r>
    </w:p>
    <w:p w:rsidR="00E228D0" w:rsidP="00E228D0" w:rsidRDefault="00E228D0" w14:paraId="146B1D5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E228D0" w:rsidP="00E228D0" w:rsidRDefault="00E228D0" w14:paraId="6C50D9A8" w14:textId="77777777">
      <w:pPr>
        <w:tabs>
          <w:tab w:val="left" w:pos="709"/>
        </w:tabs>
        <w:ind w:left="708"/>
        <w:jc w:val="both"/>
      </w:pPr>
      <w:r>
        <w:tab/>
        <w:t>MODRO JEZERO d.o.o., Sesvete, Ulica Jakova Gotovca 16, OIB: 29991476559</w:t>
      </w:r>
    </w:p>
    <w:p w:rsidR="00E228D0" w:rsidP="00E228D0" w:rsidRDefault="00E228D0" w14:paraId="74BB006F" w14:textId="77777777">
      <w:pPr>
        <w:tabs>
          <w:tab w:val="left" w:pos="709"/>
        </w:tabs>
        <w:ind w:left="708"/>
        <w:jc w:val="both"/>
      </w:pPr>
    </w:p>
    <w:p w:rsidR="00E228D0" w:rsidP="00E228D0" w:rsidRDefault="00E228D0" w14:paraId="450C8CA6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E228D0" w:rsidP="00E228D0" w:rsidRDefault="00E228D0" w14:paraId="0D7C8C8E" w14:textId="77777777">
      <w:pPr>
        <w:tabs>
          <w:tab w:val="left" w:pos="709"/>
        </w:tabs>
        <w:jc w:val="both"/>
      </w:pPr>
    </w:p>
    <w:p w:rsidR="00E228D0" w:rsidP="00E228D0" w:rsidRDefault="00E228D0" w14:paraId="7E28EBAA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E228D0" w:rsidP="00E228D0" w:rsidRDefault="00E228D0" w14:paraId="02E5CEEC" w14:textId="77777777">
      <w:pPr>
        <w:tabs>
          <w:tab w:val="left" w:pos="709"/>
        </w:tabs>
      </w:pPr>
    </w:p>
    <w:p w:rsidR="00E228D0" w:rsidP="00E228D0" w:rsidRDefault="00E228D0" w14:paraId="453FF87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E228D0" w:rsidP="00E228D0" w:rsidRDefault="00E228D0" w14:paraId="422AF68C" w14:textId="77777777">
      <w:pPr>
        <w:tabs>
          <w:tab w:val="left" w:pos="709"/>
        </w:tabs>
      </w:pPr>
    </w:p>
    <w:p w:rsidR="00E228D0" w:rsidP="00E228D0" w:rsidRDefault="00E228D0" w14:paraId="05412E2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E228D0" w:rsidP="00E228D0" w:rsidRDefault="00E228D0" w14:paraId="30937697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E228D0" w:rsidP="00E228D0" w:rsidRDefault="00E228D0" w14:paraId="24394717" w14:textId="77777777">
      <w:pPr>
        <w:tabs>
          <w:tab w:val="left" w:pos="709"/>
        </w:tabs>
      </w:pPr>
    </w:p>
    <w:p w:rsidR="00E228D0" w:rsidP="00E228D0" w:rsidRDefault="00E228D0" w14:paraId="4468F4BA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B41BB98" w14:textId="0B41BB9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228D0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228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28D0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28D0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28D0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28D0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E228D0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28D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28D0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22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8D0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8D0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8D0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8D0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228D0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28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28D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87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2517</izvorni_sadrzaj>
    <derivirana_varijabla naziv="DomainObject.Predmet.Broj_1">2517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St-2517/2019</izvorni_sadrzaj>
    <derivirana_varijabla naziv="DomainObject.Predmet.OznakaBroj_1">St-2517/2019</derivirana_varijabla>
  </DomainObject.Predmet.OznakaBroj>
  <DomainObject.Predmet.OznakaBrojOptuznogAkta>
    <izvorni_sadrzaj>04-06-19-4396</izvorni_sadrzaj>
    <derivirana_varijabla naziv="DomainObject.Predmet.OznakaBrojOptuznogAkta_1">04-06-19-4396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MODRO JEZERO d.o.o.</izvorni_sadrzaj>
    <derivirana_varijabla naziv="DomainObject.Predmet.ProtustrankaFormated_1">  MODRO JEZERO d.o.o.</derivirana_varijabla>
  </DomainObject.Predmet.ProtustrankaFormated>
  <DomainObject.Predmet.ProtustrankaFormatedOIB>
    <izvorni_sadrzaj>  MODRO JEZERO d.o.o., OIB 29991476559</izvorni_sadrzaj>
    <derivirana_varijabla naziv="DomainObject.Predmet.ProtustrankaFormatedOIB_1">  MODRO JEZERO d.o.o., OIB 29991476559</derivirana_varijabla>
  </DomainObject.Predmet.ProtustrankaFormatedOIB>
  <DomainObject.Predmet.ProtustrankaFormatedWithAdress>
    <izvorni_sadrzaj> MODRO JEZERO d.o.o., Ulica Jakova Gotovca 16, 10360 Sesvete</izvorni_sadrzaj>
    <derivirana_varijabla naziv="DomainObject.Predmet.ProtustrankaFormatedWithAdress_1"> MODRO JEZERO d.o.o., Ulica Jakova Gotovca 16, 10360 Sesvete</derivirana_varijabla>
  </DomainObject.Predmet.ProtustrankaFormatedWithAdress>
  <DomainObject.Predmet.ProtustrankaFormatedWithAdressOIB>
    <izvorni_sadrzaj> MODRO JEZERO d.o.o., OIB 29991476559, Ulica Jakova Gotovca 16, 10360 Sesvete</izvorni_sadrzaj>
    <derivirana_varijabla naziv="DomainObject.Predmet.ProtustrankaFormatedWithAdressOIB_1"> MODRO JEZERO d.o.o., OIB 29991476559, Ulica Jakova Gotovca 16, 10360 Sesvete</derivirana_varijabla>
  </DomainObject.Predmet.ProtustrankaFormatedWithAdressOIB>
  <DomainObject.Predmet.ProtustrankaWithAdress>
    <izvorni_sadrzaj>MODRO JEZERO d.o.o. Ulica Jakova Gotovca 16, 10360 Sesvete</izvorni_sadrzaj>
    <derivirana_varijabla naziv="DomainObject.Predmet.ProtustrankaWithAdress_1">MODRO JEZERO d.o.o. Ulica Jakova Gotovca 16, 10360 Sesvete</derivirana_varijabla>
  </DomainObject.Predmet.ProtustrankaWithAdress>
  <DomainObject.Predmet.ProtustrankaWithAdressOIB>
    <izvorni_sadrzaj>MODRO JEZERO d.o.o., OIB 29991476559, Ulica Jakova Gotovca 16, 10360 Sesvete</izvorni_sadrzaj>
    <derivirana_varijabla naziv="DomainObject.Predmet.ProtustrankaWithAdressOIB_1">MODRO JEZERO d.o.o., OIB 29991476559, Ulica Jakova Gotovca 16, 10360 Sesvete</derivirana_varijabla>
  </DomainObject.Predmet.ProtustrankaWithAdressOIB>
  <DomainObject.Predmet.ProtustrankaNazivFormated>
    <izvorni_sadrzaj>MODRO JEZERO d.o.o.</izvorni_sadrzaj>
    <derivirana_varijabla naziv="DomainObject.Predmet.ProtustrankaNazivFormated_1">MODRO JEZERO d.o.o.</derivirana_varijabla>
  </DomainObject.Predmet.ProtustrankaNazivFormated>
  <DomainObject.Predmet.ProtustrankaNazivFormatedOIB>
    <izvorni_sadrzaj>MODRO JEZERO d.o.o., OIB 29991476559</izvorni_sadrzaj>
    <derivirana_varijabla naziv="DomainObject.Predmet.ProtustrankaNazivFormatedOIB_1">MODRO JEZERO d.o.o., OIB 29991476559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MODRO JEZERO d.o.o.</item>
    </izvorni_sadrzaj>
    <derivirana_varijabla naziv="DomainObject.Predmet.ProtuStrankaListFormated_1">
      <item>MODRO JEZERO d.o.o.</item>
    </derivirana_varijabla>
  </DomainObject.Predmet.ProtuStrankaListFormated>
  <DomainObject.Predmet.ProtuStrankaListFormatedOIB>
    <izvorni_sadrzaj>
      <item>MODRO JEZERO d.o.o., OIB 29991476559</item>
    </izvorni_sadrzaj>
    <derivirana_varijabla naziv="DomainObject.Predmet.ProtuStrankaListFormatedOIB_1">
      <item>MODRO JEZERO d.o.o., OIB 29991476559</item>
    </derivirana_varijabla>
  </DomainObject.Predmet.ProtuStrankaListFormatedOIB>
  <DomainObject.Predmet.ProtuStrankaListFormatedWithAdress>
    <izvorni_sadrzaj>
      <item>MODRO JEZERO d.o.o., Ulica Jakova Gotovca 16, 10360 Sesvete</item>
    </izvorni_sadrzaj>
    <derivirana_varijabla naziv="DomainObject.Predmet.ProtuStrankaListFormatedWithAdress_1">
      <item>MODRO JEZERO d.o.o., Ulica Jakova Gotovca 16, 10360 Sesvete</item>
    </derivirana_varijabla>
  </DomainObject.Predmet.ProtuStrankaListFormatedWithAdress>
  <DomainObject.Predmet.ProtuStrankaListFormatedWithAdressOIB>
    <izvorni_sadrzaj>
      <item>MODRO JEZERO d.o.o., OIB 29991476559, Ulica Jakova Gotovca 16, 10360 Sesvete</item>
    </izvorni_sadrzaj>
    <derivirana_varijabla naziv="DomainObject.Predmet.ProtuStrankaListFormatedWithAdressOIB_1">
      <item>MODRO JEZERO d.o.o., OIB 29991476559, Ulica Jakova Gotovca 16, 10360 Sesvete</item>
    </derivirana_varijabla>
  </DomainObject.Predmet.ProtuStrankaListFormatedWithAdressOIB>
  <DomainObject.Predmet.ProtuStrankaListNazivFormated>
    <izvorni_sadrzaj>
      <item>MODRO JEZERO d.o.o.</item>
    </izvorni_sadrzaj>
    <derivirana_varijabla naziv="DomainObject.Predmet.ProtuStrankaListNazivFormated_1">
      <item>MODRO JEZERO d.o.o.</item>
    </derivirana_varijabla>
  </DomainObject.Predmet.ProtuStrankaListNazivFormated>
  <DomainObject.Predmet.ProtuStrankaListNazivFormatedOIB>
    <izvorni_sadrzaj>
      <item>MODRO JEZERO d.o.o., OIB 29991476559</item>
    </izvorni_sadrzaj>
    <derivirana_varijabla naziv="DomainObject.Predmet.ProtuStrankaListNazivFormatedOIB_1">
      <item>MODRO JEZERO d.o.o., OIB 29991476559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MODRO JEZERO d.o.o.</izvorni_sadrzaj>
    <derivirana_varijabla naziv="DomainObject.Predmet.ProtustrankaIDrugi_1">MODRO JEZERO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MODRO JEZERO d.o.o., OIB 29991476559, Ulica Jakova Gotovca 16, 10360 Sesvete</izvorni_sadrzaj>
    <derivirana_varijabla naziv="DomainObject.Predmet.ProtustrankaIDrugiAdressOIB_1">MODRO JEZERO d.o.o., OIB 29991476559, Ulica Jakova Gotovca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MODRO JEZERO d.o.o.</item>
      <item>Financijska agencija</item>
    </izvorni_sadrzaj>
    <derivirana_varijabla naziv="DomainObject.Predmet.SudioniciListNaziv_1">
      <item>MODRO JEZERO d.o.o.</item>
      <item>Financijska agencija</item>
    </derivirana_varijabla>
  </DomainObject.Predmet.SudioniciListNaziv>
  <DomainObject.Predmet.SudioniciListAdressOIB>
    <izvorni_sadrzaj>
      <item>MODRO JEZERO d.o.o., OIB 29991476559, Ulica Jakova Gotovca 16,10360 Sesvete</item>
      <item>Financijska agencija, OIB 85821130368, TRG SVIBANJSKIH ŽRTAVA 1995. 1,10000 Zagreb</item>
    </izvorni_sadrzaj>
    <derivirana_varijabla naziv="DomainObject.Predmet.SudioniciListAdressOIB_1">
      <item>MODRO JEZERO d.o.o., OIB 29991476559, Ulica Jakova Gotovca 16,10360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29991476559</item>
      <item>, OIB 85821130368</item>
    </izvorni_sadrzaj>
    <derivirana_varijabla naziv="DomainObject.Predmet.SudioniciListNazivOIB_1">
      <item>, OIB 29991476559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827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